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5AEC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RYNGGOT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5A2C767" w14:textId="77777777" w:rsidR="00FC1099" w:rsidRDefault="00FC1099" w:rsidP="00FC1099">
      <w:pPr>
        <w:pStyle w:val="NoSpacing"/>
        <w:rPr>
          <w:rFonts w:cs="Times New Roman"/>
          <w:szCs w:val="24"/>
        </w:rPr>
      </w:pPr>
    </w:p>
    <w:p w14:paraId="00C8B90D" w14:textId="77777777" w:rsidR="00FC1099" w:rsidRDefault="00FC1099" w:rsidP="00FC1099">
      <w:pPr>
        <w:pStyle w:val="NoSpacing"/>
        <w:rPr>
          <w:rFonts w:cs="Times New Roman"/>
          <w:szCs w:val="24"/>
        </w:rPr>
      </w:pPr>
    </w:p>
    <w:p w14:paraId="2F6FDA4D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taking against Robert </w:t>
      </w:r>
      <w:proofErr w:type="spellStart"/>
      <w:r>
        <w:rPr>
          <w:rFonts w:cs="Times New Roman"/>
          <w:szCs w:val="24"/>
        </w:rPr>
        <w:t>Rynggot</w:t>
      </w:r>
      <w:proofErr w:type="spellEnd"/>
      <w:r>
        <w:rPr>
          <w:rFonts w:cs="Times New Roman"/>
          <w:szCs w:val="24"/>
        </w:rPr>
        <w:t xml:space="preserve"> of Kirkby</w:t>
      </w:r>
    </w:p>
    <w:p w14:paraId="711686C0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Bolingbroke(q.v.) and Katherine, his wife(q.v.).</w:t>
      </w:r>
    </w:p>
    <w:p w14:paraId="083C63BC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FCAD56D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736A7DED" w14:textId="77777777" w:rsidR="00FC1099" w:rsidRDefault="00FC1099" w:rsidP="00FC1099">
      <w:pPr>
        <w:pStyle w:val="NoSpacing"/>
        <w:rPr>
          <w:rFonts w:cs="Times New Roman"/>
          <w:szCs w:val="24"/>
        </w:rPr>
      </w:pPr>
    </w:p>
    <w:p w14:paraId="576DEA4D" w14:textId="77777777" w:rsidR="00FC1099" w:rsidRDefault="00FC1099" w:rsidP="00FC10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2024</w:t>
      </w:r>
    </w:p>
    <w:p w14:paraId="1CEF0B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B688" w14:textId="77777777" w:rsidR="00FC1099" w:rsidRDefault="00FC1099" w:rsidP="009139A6">
      <w:r>
        <w:separator/>
      </w:r>
    </w:p>
  </w:endnote>
  <w:endnote w:type="continuationSeparator" w:id="0">
    <w:p w14:paraId="6E921507" w14:textId="77777777" w:rsidR="00FC1099" w:rsidRDefault="00FC10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9B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6D6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75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118F" w14:textId="77777777" w:rsidR="00FC1099" w:rsidRDefault="00FC1099" w:rsidP="009139A6">
      <w:r>
        <w:separator/>
      </w:r>
    </w:p>
  </w:footnote>
  <w:footnote w:type="continuationSeparator" w:id="0">
    <w:p w14:paraId="7D12D060" w14:textId="77777777" w:rsidR="00FC1099" w:rsidRDefault="00FC10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D7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80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B3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09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F5B02"/>
  <w15:chartTrackingRefBased/>
  <w15:docId w15:val="{9B5DF132-8B82-4E49-A0C4-DF576C6D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C10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2024-04-07T19:58:00Z</dcterms:created>
  <dcterms:modified xsi:type="dcterms:W3CDTF">2024-04-07T19:58:00Z</dcterms:modified>
</cp:coreProperties>
</file>